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44D038D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074DDD">
        <w:rPr>
          <w:lang w:val="en-GB"/>
        </w:rPr>
        <w:t xml:space="preserve"> 15-G005-26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268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10181B9E" w:rsidR="00F17236" w:rsidRPr="00A83773" w:rsidRDefault="00074DD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20/08/2026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2E9D4C59" w:rsidR="00F17236" w:rsidRPr="00A83773" w:rsidRDefault="00074DD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04/09/2026</w:t>
            </w:r>
            <w:r w:rsidR="00F17236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3B80AEAF" w:rsidR="00F17236" w:rsidRPr="00A83773" w:rsidRDefault="00074DD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11/09/2026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55E1A2BB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74DDD">
              <w:rPr>
                <w:rFonts w:ascii="Calibri" w:hAnsi="Calibri"/>
                <w:szCs w:val="20"/>
              </w:rPr>
              <w:t>4/09/2026</w:t>
            </w:r>
            <w:r>
              <w:rPr>
                <w:rFonts w:ascii="Calibri" w:hAnsi="Calibri"/>
                <w:szCs w:val="20"/>
              </w:rPr>
              <w:t>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7A8B6FDB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74DDD">
              <w:rPr>
                <w:rFonts w:ascii="Calibri" w:hAnsi="Calibri"/>
                <w:szCs w:val="20"/>
              </w:rPr>
              <w:t>6/09/2026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2EE64340" w:rsidR="00F17236" w:rsidRPr="00A83773" w:rsidRDefault="00074DDD" w:rsidP="00074DDD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17/09/2026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19740483" w:rsidR="00F17236" w:rsidRPr="00A83773" w:rsidRDefault="00074DD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1/10/2026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4E9F6A83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074DDD">
              <w:rPr>
                <w:rFonts w:ascii="Calibri" w:hAnsi="Calibri"/>
                <w:szCs w:val="20"/>
              </w:rPr>
              <w:t>/10/2026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355BE3F4" w:rsidR="00F17236" w:rsidRPr="00532E97" w:rsidRDefault="00074DDD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5/10/2026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4D3E5" w14:textId="77777777" w:rsidR="00F717B7" w:rsidRDefault="00F717B7">
      <w:r>
        <w:separator/>
      </w:r>
    </w:p>
  </w:endnote>
  <w:endnote w:type="continuationSeparator" w:id="0">
    <w:p w14:paraId="080D5F14" w14:textId="77777777" w:rsidR="00F717B7" w:rsidRDefault="00F717B7">
      <w:r>
        <w:continuationSeparator/>
      </w:r>
    </w:p>
  </w:endnote>
  <w:endnote w:type="continuationNotice" w:id="1">
    <w:p w14:paraId="587B19B8" w14:textId="77777777" w:rsidR="00F717B7" w:rsidRDefault="00F717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F8806C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74DDD">
      <w:rPr>
        <w:noProof/>
      </w:rPr>
      <w:t>2026-08-20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CB25E" w14:textId="77777777" w:rsidR="00F717B7" w:rsidRDefault="00F717B7">
      <w:r>
        <w:separator/>
      </w:r>
    </w:p>
  </w:footnote>
  <w:footnote w:type="continuationSeparator" w:id="0">
    <w:p w14:paraId="7A441570" w14:textId="77777777" w:rsidR="00F717B7" w:rsidRDefault="00F717B7">
      <w:r>
        <w:continuationSeparator/>
      </w:r>
    </w:p>
  </w:footnote>
  <w:footnote w:type="continuationNotice" w:id="1">
    <w:p w14:paraId="4C5E9BC1" w14:textId="77777777" w:rsidR="00F717B7" w:rsidRDefault="00F717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4DDD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2F96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17B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6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1321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2020-07-06T12:32:00Z</dcterms:created>
  <dcterms:modified xsi:type="dcterms:W3CDTF">2026-08-20T02:12:00Z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